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7B9" w:rsidRDefault="008757B9">
      <w:pPr>
        <w:snapToGrid w:val="0"/>
        <w:spacing w:line="600" w:lineRule="exact"/>
        <w:rPr>
          <w:rFonts w:ascii="黑体" w:eastAsia="黑体" w:hAnsi="宋体" w:cs="宋体"/>
          <w:sz w:val="32"/>
          <w:szCs w:val="32"/>
        </w:rPr>
      </w:pPr>
      <w:bookmarkStart w:id="0" w:name="_GoBack"/>
      <w:bookmarkEnd w:id="0"/>
      <w:r>
        <w:rPr>
          <w:rFonts w:ascii="黑体" w:eastAsia="黑体" w:hAnsi="宋体" w:cs="宋体" w:hint="eastAsia"/>
          <w:sz w:val="32"/>
          <w:szCs w:val="32"/>
        </w:rPr>
        <w:t>附件</w:t>
      </w:r>
      <w:r>
        <w:rPr>
          <w:rFonts w:ascii="黑体" w:eastAsia="黑体" w:hAnsi="宋体" w:cs="宋体"/>
          <w:sz w:val="32"/>
          <w:szCs w:val="32"/>
        </w:rPr>
        <w:t>2</w:t>
      </w:r>
      <w:r>
        <w:rPr>
          <w:rFonts w:ascii="黑体" w:eastAsia="黑体" w:hAnsi="宋体" w:cs="宋体" w:hint="eastAsia"/>
          <w:sz w:val="32"/>
          <w:szCs w:val="32"/>
        </w:rPr>
        <w:t>：</w:t>
      </w:r>
    </w:p>
    <w:p w:rsidR="008757B9" w:rsidRDefault="008757B9" w:rsidP="0094244A">
      <w:pPr>
        <w:snapToGrid w:val="0"/>
        <w:spacing w:line="600" w:lineRule="exact"/>
        <w:ind w:firstLineChars="196" w:firstLine="31680"/>
        <w:jc w:val="center"/>
        <w:rPr>
          <w:rFonts w:ascii="黑体" w:eastAsia="黑体" w:hAnsi="宋体" w:cs="宋体"/>
          <w:sz w:val="32"/>
          <w:szCs w:val="32"/>
        </w:rPr>
      </w:pPr>
      <w:hyperlink r:id="rId4" w:tgtFrame="http://tianjin.chinatax.gov.cn/11200000000/0100/010003/_blank" w:history="1">
        <w:r>
          <w:rPr>
            <w:rFonts w:ascii="黑体" w:eastAsia="黑体" w:hAnsi="宋体" w:cs="宋体" w:hint="eastAsia"/>
            <w:sz w:val="32"/>
            <w:szCs w:val="32"/>
          </w:rPr>
          <w:t>国家税务总局天津经济技术开发区税务局信息化、服务类项目预算评审项目参与报名表</w:t>
        </w:r>
      </w:hyperlink>
    </w:p>
    <w:p w:rsidR="008757B9" w:rsidRDefault="008757B9" w:rsidP="0094244A">
      <w:pPr>
        <w:snapToGrid w:val="0"/>
        <w:spacing w:line="600" w:lineRule="exact"/>
        <w:ind w:firstLineChars="196" w:firstLine="31680"/>
        <w:jc w:val="center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/>
          <w:sz w:val="18"/>
          <w:szCs w:val="18"/>
        </w:rPr>
        <w:t xml:space="preserve">                            </w:t>
      </w:r>
      <w:r>
        <w:rPr>
          <w:rFonts w:ascii="仿宋_GB2312" w:eastAsia="仿宋_GB2312" w:hAnsi="宋体" w:cs="宋体"/>
          <w:sz w:val="32"/>
          <w:szCs w:val="32"/>
        </w:rPr>
        <w:t xml:space="preserve">                  </w:t>
      </w:r>
      <w:r>
        <w:rPr>
          <w:rFonts w:ascii="仿宋_GB2312" w:eastAsia="仿宋_GB2312" w:hAnsi="宋体" w:cs="宋体" w:hint="eastAsia"/>
          <w:sz w:val="32"/>
          <w:szCs w:val="32"/>
        </w:rPr>
        <w:t>报名日期：</w:t>
      </w:r>
    </w:p>
    <w:tbl>
      <w:tblPr>
        <w:tblW w:w="12140" w:type="dxa"/>
        <w:jc w:val="center"/>
        <w:tblLayout w:type="fixed"/>
        <w:tblLook w:val="00A0"/>
      </w:tblPr>
      <w:tblGrid>
        <w:gridCol w:w="3640"/>
        <w:gridCol w:w="1480"/>
        <w:gridCol w:w="2140"/>
        <w:gridCol w:w="2740"/>
        <w:gridCol w:w="2140"/>
      </w:tblGrid>
      <w:tr w:rsidR="008757B9">
        <w:trPr>
          <w:trHeight w:hRule="exact" w:val="1134"/>
          <w:jc w:val="center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center"/>
              <w:rPr>
                <w:rFonts w:asci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单位名称（章）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center"/>
              <w:rPr>
                <w:rFonts w:asci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项目负责人姓名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center"/>
              <w:rPr>
                <w:rFonts w:asci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center"/>
              <w:rPr>
                <w:rFonts w:asci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center"/>
              <w:rPr>
                <w:rFonts w:asci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手机</w:t>
            </w:r>
          </w:p>
        </w:tc>
      </w:tr>
      <w:tr w:rsidR="008757B9">
        <w:trPr>
          <w:trHeight w:hRule="exact" w:val="1134"/>
          <w:jc w:val="center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8757B9">
        <w:trPr>
          <w:trHeight w:hRule="exact" w:val="1134"/>
          <w:jc w:val="center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57B9" w:rsidRDefault="008757B9">
            <w:pPr>
              <w:snapToGrid w:val="0"/>
              <w:spacing w:line="60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</w:p>
        </w:tc>
      </w:tr>
    </w:tbl>
    <w:p w:rsidR="008757B9" w:rsidRDefault="008757B9" w:rsidP="008757B9">
      <w:pPr>
        <w:snapToGrid w:val="0"/>
        <w:spacing w:line="600" w:lineRule="exact"/>
        <w:ind w:firstLineChars="502" w:firstLine="3168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说明：</w:t>
      </w:r>
    </w:p>
    <w:p w:rsidR="008757B9" w:rsidRDefault="008757B9" w:rsidP="0094244A">
      <w:pPr>
        <w:snapToGrid w:val="0"/>
        <w:spacing w:line="540" w:lineRule="exact"/>
        <w:ind w:firstLineChars="502" w:firstLine="3168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/>
          <w:sz w:val="32"/>
          <w:szCs w:val="32"/>
        </w:rPr>
        <w:t>1.</w:t>
      </w:r>
      <w:r>
        <w:rPr>
          <w:rFonts w:ascii="仿宋_GB2312" w:eastAsia="仿宋_GB2312" w:hAnsi="宋体" w:cs="宋体" w:hint="eastAsia"/>
          <w:sz w:val="32"/>
          <w:szCs w:val="32"/>
        </w:rPr>
        <w:t>未报名单位无权参与本项目采购；</w:t>
      </w:r>
    </w:p>
    <w:p w:rsidR="008757B9" w:rsidRDefault="008757B9" w:rsidP="00850E21">
      <w:pPr>
        <w:snapToGrid w:val="0"/>
        <w:spacing w:line="540" w:lineRule="exact"/>
        <w:ind w:firstLineChars="502" w:firstLine="3168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/>
          <w:sz w:val="32"/>
          <w:szCs w:val="32"/>
        </w:rPr>
        <w:t>2.</w:t>
      </w:r>
      <w:r>
        <w:rPr>
          <w:rFonts w:ascii="仿宋_GB2312" w:eastAsia="仿宋_GB2312" w:hAnsi="宋体" w:cs="宋体" w:hint="eastAsia"/>
          <w:sz w:val="32"/>
          <w:szCs w:val="32"/>
        </w:rPr>
        <w:t>本表盖章有效。</w:t>
      </w:r>
    </w:p>
    <w:sectPr w:rsidR="008757B9" w:rsidSect="001F51FF">
      <w:pgSz w:w="16838" w:h="11906" w:orient="landscape"/>
      <w:pgMar w:top="1701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F7F"/>
    <w:rsid w:val="00061711"/>
    <w:rsid w:val="000E1FDC"/>
    <w:rsid w:val="001F51FF"/>
    <w:rsid w:val="003323F3"/>
    <w:rsid w:val="00351491"/>
    <w:rsid w:val="004C31BA"/>
    <w:rsid w:val="004E2F12"/>
    <w:rsid w:val="005E4337"/>
    <w:rsid w:val="00605E47"/>
    <w:rsid w:val="007F17A6"/>
    <w:rsid w:val="00850E21"/>
    <w:rsid w:val="008757B9"/>
    <w:rsid w:val="00911027"/>
    <w:rsid w:val="00936B3A"/>
    <w:rsid w:val="0094244A"/>
    <w:rsid w:val="00A57928"/>
    <w:rsid w:val="00B96621"/>
    <w:rsid w:val="00E06F7F"/>
    <w:rsid w:val="00E54451"/>
    <w:rsid w:val="00F746A8"/>
    <w:rsid w:val="00FA4541"/>
    <w:rsid w:val="00FF5D12"/>
    <w:rsid w:val="27337C0C"/>
    <w:rsid w:val="29466729"/>
    <w:rsid w:val="39DE67DA"/>
    <w:rsid w:val="3FCF00F4"/>
    <w:rsid w:val="6D3B5DA2"/>
    <w:rsid w:val="7BD158F6"/>
    <w:rsid w:val="7F140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1F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F51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F51F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1F5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F51F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ianjin.chinatax.gov.cn/uploadFiles/file/20250325/20250325144956_56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50</Words>
  <Characters>289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殷琳</dc:creator>
  <cp:keywords/>
  <dc:description/>
  <cp:lastModifiedBy>李梅    </cp:lastModifiedBy>
  <cp:revision>11</cp:revision>
  <dcterms:created xsi:type="dcterms:W3CDTF">2019-03-13T11:34:00Z</dcterms:created>
  <dcterms:modified xsi:type="dcterms:W3CDTF">2025-08-05T02:42:00Z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