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rPr>
          <w:rFonts w:ascii="黑体" w:hAnsi="宋体" w:eastAsia="黑体" w:cs="宋体"/>
          <w:sz w:val="32"/>
          <w:szCs w:val="32"/>
        </w:rPr>
      </w:pPr>
      <w:r>
        <w:rPr>
          <w:rFonts w:hint="eastAsia" w:ascii="黑体" w:hAnsi="宋体" w:eastAsia="黑体" w:cs="宋体"/>
          <w:sz w:val="32"/>
          <w:szCs w:val="32"/>
        </w:rPr>
        <w:t>附件</w:t>
      </w:r>
      <w:r>
        <w:rPr>
          <w:rFonts w:hint="eastAsia" w:ascii="黑体" w:hAnsi="宋体" w:eastAsia="黑体" w:cs="宋体"/>
          <w:sz w:val="32"/>
          <w:szCs w:val="32"/>
          <w:lang w:val="en-US" w:eastAsia="zh-CN"/>
        </w:rPr>
        <w:t>1</w:t>
      </w:r>
      <w:r>
        <w:rPr>
          <w:rFonts w:hint="eastAsia" w:ascii="黑体" w:hAnsi="宋体" w:eastAsia="黑体" w:cs="宋体"/>
          <w:sz w:val="32"/>
          <w:szCs w:val="32"/>
        </w:rPr>
        <w:t>：</w:t>
      </w:r>
    </w:p>
    <w:p>
      <w:pPr>
        <w:snapToGrid w:val="0"/>
        <w:spacing w:line="600" w:lineRule="exact"/>
        <w:ind w:firstLine="627" w:firstLineChars="196"/>
        <w:jc w:val="center"/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fldChar w:fldCharType="begin"/>
      </w:r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instrText xml:space="preserve"> HYPERLINK "http://tianjin.chinatax.gov.cn/uploadFiles/file/20250325/20250325144956_567.zip" \t "http://tianjin.chinatax.gov.cn/11200000000/0100/010003/_blank" </w:instrText>
      </w:r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fldChar w:fldCharType="separate"/>
      </w:r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t>国家税务总局天津市南开区税务局信息化、服务类项目预算评审项目参与报名表</w:t>
      </w:r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fldChar w:fldCharType="end"/>
      </w:r>
    </w:p>
    <w:p>
      <w:pPr>
        <w:snapToGrid w:val="0"/>
        <w:spacing w:line="600" w:lineRule="exact"/>
        <w:ind w:firstLine="352" w:firstLineChars="196"/>
        <w:jc w:val="center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18"/>
          <w:szCs w:val="18"/>
        </w:rPr>
        <w:t xml:space="preserve">                            </w:t>
      </w:r>
      <w:r>
        <w:rPr>
          <w:rFonts w:ascii="仿宋_GB2312" w:hAnsi="宋体" w:eastAsia="仿宋_GB2312" w:cs="宋体"/>
          <w:sz w:val="32"/>
          <w:szCs w:val="32"/>
        </w:rPr>
        <w:t xml:space="preserve">                  </w:t>
      </w:r>
      <w:r>
        <w:rPr>
          <w:rFonts w:hint="eastAsia" w:ascii="仿宋_GB2312" w:hAnsi="宋体" w:eastAsia="仿宋_GB2312" w:cs="宋体"/>
          <w:sz w:val="32"/>
          <w:szCs w:val="32"/>
        </w:rPr>
        <w:t>报名日期：</w:t>
      </w:r>
    </w:p>
    <w:tbl>
      <w:tblPr>
        <w:tblStyle w:val="4"/>
        <w:tblW w:w="121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0"/>
        <w:gridCol w:w="1480"/>
        <w:gridCol w:w="2140"/>
        <w:gridCol w:w="2740"/>
        <w:gridCol w:w="21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3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  <w:t>单位名称（章）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  <w:t>项目负责人姓名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  <w:t>职务</w:t>
            </w:r>
          </w:p>
        </w:tc>
        <w:tc>
          <w:tcPr>
            <w:tcW w:w="2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  <w:t>办公电话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  <w:t>手机号码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36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36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</w:tr>
    </w:tbl>
    <w:p>
      <w:pPr>
        <w:snapToGrid w:val="0"/>
        <w:spacing w:line="600" w:lineRule="exact"/>
        <w:ind w:firstLine="1606" w:firstLineChars="502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说明：</w:t>
      </w:r>
    </w:p>
    <w:p>
      <w:pPr>
        <w:snapToGrid w:val="0"/>
        <w:spacing w:line="540" w:lineRule="exact"/>
        <w:ind w:firstLine="1606" w:firstLineChars="502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z w:val="32"/>
          <w:szCs w:val="32"/>
        </w:rPr>
        <w:t>未报名单位无权参与本项目采购；</w:t>
      </w:r>
    </w:p>
    <w:p>
      <w:pPr>
        <w:snapToGrid w:val="0"/>
        <w:spacing w:line="540" w:lineRule="exact"/>
        <w:ind w:firstLine="1606" w:firstLineChars="502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z w:val="32"/>
          <w:szCs w:val="32"/>
        </w:rPr>
        <w:t>本表盖章有效。</w:t>
      </w:r>
    </w:p>
    <w:sectPr>
      <w:pgSz w:w="16838" w:h="11906" w:orient="landscape"/>
      <w:pgMar w:top="1701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6F7F"/>
    <w:rsid w:val="00061711"/>
    <w:rsid w:val="000E1FDC"/>
    <w:rsid w:val="001F51FF"/>
    <w:rsid w:val="003323F3"/>
    <w:rsid w:val="00351491"/>
    <w:rsid w:val="004C31BA"/>
    <w:rsid w:val="004E2F12"/>
    <w:rsid w:val="005E4337"/>
    <w:rsid w:val="00605E47"/>
    <w:rsid w:val="007F17A6"/>
    <w:rsid w:val="00850E21"/>
    <w:rsid w:val="008757B9"/>
    <w:rsid w:val="00911027"/>
    <w:rsid w:val="00936B3A"/>
    <w:rsid w:val="0094244A"/>
    <w:rsid w:val="00A57928"/>
    <w:rsid w:val="00B96621"/>
    <w:rsid w:val="00E06F7F"/>
    <w:rsid w:val="00E54451"/>
    <w:rsid w:val="00F746A8"/>
    <w:rsid w:val="00FA4541"/>
    <w:rsid w:val="00FF5D12"/>
    <w:rsid w:val="174B0EE3"/>
    <w:rsid w:val="27337C0C"/>
    <w:rsid w:val="29466729"/>
    <w:rsid w:val="39DE67DA"/>
    <w:rsid w:val="3FCF00F4"/>
    <w:rsid w:val="40330681"/>
    <w:rsid w:val="40F9769E"/>
    <w:rsid w:val="637B7378"/>
    <w:rsid w:val="63900D44"/>
    <w:rsid w:val="64CF384B"/>
    <w:rsid w:val="6D11362A"/>
    <w:rsid w:val="6D3B5DA2"/>
    <w:rsid w:val="7BD158F6"/>
    <w:rsid w:val="7F14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0" w:semiHidden="0" w:name="Table Subtle 1" w:locked="1"/>
    <w:lsdException w:uiPriority="99" w:name="Table Subtle 2"/>
    <w:lsdException w:uiPriority="99" w:name="Table Web 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5"/>
    <w:link w:val="3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50</Words>
  <Characters>289</Characters>
  <Lines>0</Lines>
  <Paragraphs>0</Paragraphs>
  <TotalTime>2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2019-03-13T11:34:00Z</dcterms:created>
  <dc:creator>殷琳</dc:creator>
  <cp:lastModifiedBy>史蒙</cp:lastModifiedBy>
  <dcterms:modified xsi:type="dcterms:W3CDTF">2025-12-04T09:39:17Z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