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rPr>
          <w:rFonts w:ascii="黑体" w:hAnsi="宋体" w:eastAsia="黑体" w:cs="宋体"/>
          <w:sz w:val="32"/>
          <w:szCs w:val="32"/>
        </w:rPr>
      </w:pPr>
      <w:r>
        <w:rPr>
          <w:rFonts w:hint="eastAsia" w:ascii="黑体" w:hAnsi="宋体" w:eastAsia="黑体" w:cs="宋体"/>
          <w:sz w:val="32"/>
          <w:szCs w:val="32"/>
        </w:rPr>
        <w:t>附件</w:t>
      </w:r>
      <w:r>
        <w:rPr>
          <w:rFonts w:hint="eastAsia" w:ascii="黑体" w:hAnsi="宋体" w:eastAsia="黑体" w:cs="宋体"/>
          <w:sz w:val="32"/>
          <w:szCs w:val="32"/>
          <w:lang w:val="en-US" w:eastAsia="zh-CN"/>
        </w:rPr>
        <w:t>1</w:t>
      </w:r>
      <w:r>
        <w:rPr>
          <w:rFonts w:hint="eastAsia" w:ascii="黑体" w:hAnsi="宋体" w:eastAsia="黑体" w:cs="宋体"/>
          <w:sz w:val="32"/>
          <w:szCs w:val="32"/>
        </w:rPr>
        <w:t>：</w:t>
      </w:r>
    </w:p>
    <w:p>
      <w:pPr>
        <w:snapToGrid w:val="0"/>
        <w:spacing w:line="600" w:lineRule="exact"/>
        <w:ind w:firstLine="627" w:firstLineChars="196"/>
        <w:jc w:val="center"/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begin"/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instrText xml:space="preserve"> HYPERLINK "http://tianjin.chinatax.gov.cn/uploadFiles/file/20250325/20250325144956_567.zip" \t "http://tianjin.chinatax.gov.cn/11200000000/0100/010003/_blank" </w:instrText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separate"/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t>国家税务总局天津市河东区</w:t>
      </w:r>
      <w:bookmarkStart w:id="0" w:name="_GoBack"/>
      <w:bookmarkEnd w:id="0"/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t>税务局信息化、服务类项目预算评审项目参与报名表</w:t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end"/>
      </w:r>
    </w:p>
    <w:p>
      <w:pPr>
        <w:snapToGrid w:val="0"/>
        <w:spacing w:line="600" w:lineRule="exact"/>
        <w:ind w:firstLine="352" w:firstLineChars="196"/>
        <w:jc w:val="center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18"/>
          <w:szCs w:val="18"/>
        </w:rPr>
        <w:t xml:space="preserve">                            </w:t>
      </w:r>
      <w:r>
        <w:rPr>
          <w:rFonts w:ascii="仿宋_GB2312" w:hAnsi="宋体" w:eastAsia="仿宋_GB2312" w:cs="宋体"/>
          <w:sz w:val="32"/>
          <w:szCs w:val="32"/>
        </w:rPr>
        <w:t xml:space="preserve">                  </w:t>
      </w:r>
      <w:r>
        <w:rPr>
          <w:rFonts w:hint="eastAsia" w:ascii="仿宋_GB2312" w:hAnsi="宋体" w:eastAsia="仿宋_GB2312" w:cs="宋体"/>
          <w:sz w:val="32"/>
          <w:szCs w:val="32"/>
        </w:rPr>
        <w:t>报名日期：</w:t>
      </w:r>
    </w:p>
    <w:tbl>
      <w:tblPr>
        <w:tblStyle w:val="4"/>
        <w:tblW w:w="121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1480"/>
        <w:gridCol w:w="2140"/>
        <w:gridCol w:w="2740"/>
        <w:gridCol w:w="2140"/>
      </w:tblGrid>
      <w:tr>
        <w:trPr>
          <w:trHeight w:val="1134" w:hRule="exact"/>
          <w:jc w:val="center"/>
        </w:trPr>
        <w:tc>
          <w:tcPr>
            <w:tcW w:w="3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单位名称（章）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项目负责人姓名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职务</w:t>
            </w: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办公电话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手机号码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</w:tr>
      <w:tr>
        <w:trPr>
          <w:trHeight w:val="1134" w:hRule="exact"/>
          <w:jc w:val="center"/>
        </w:trPr>
        <w:tc>
          <w:tcPr>
            <w:tcW w:w="36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</w:tr>
    </w:tbl>
    <w:p>
      <w:pPr>
        <w:snapToGrid w:val="0"/>
        <w:spacing w:line="60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说明：</w:t>
      </w:r>
    </w:p>
    <w:p>
      <w:pPr>
        <w:snapToGrid w:val="0"/>
        <w:spacing w:line="54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z w:val="32"/>
          <w:szCs w:val="32"/>
        </w:rPr>
        <w:t>未报名单位无权参与本项目采购；</w:t>
      </w:r>
    </w:p>
    <w:p>
      <w:pPr>
        <w:snapToGrid w:val="0"/>
        <w:spacing w:line="54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z w:val="32"/>
          <w:szCs w:val="32"/>
        </w:rPr>
        <w:t>本表盖章有效。</w:t>
      </w:r>
    </w:p>
    <w:sectPr>
      <w:pgSz w:w="16838" w:h="11906" w:orient="landscape"/>
      <w:pgMar w:top="170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7F"/>
    <w:rsid w:val="00061711"/>
    <w:rsid w:val="000E1FDC"/>
    <w:rsid w:val="001F51FF"/>
    <w:rsid w:val="003323F3"/>
    <w:rsid w:val="00351491"/>
    <w:rsid w:val="004C31BA"/>
    <w:rsid w:val="004E2F12"/>
    <w:rsid w:val="005E4337"/>
    <w:rsid w:val="00605E47"/>
    <w:rsid w:val="007F17A6"/>
    <w:rsid w:val="00850E21"/>
    <w:rsid w:val="008757B9"/>
    <w:rsid w:val="00911027"/>
    <w:rsid w:val="00936B3A"/>
    <w:rsid w:val="0094244A"/>
    <w:rsid w:val="00A57928"/>
    <w:rsid w:val="00B96621"/>
    <w:rsid w:val="00E06F7F"/>
    <w:rsid w:val="00E54451"/>
    <w:rsid w:val="00F746A8"/>
    <w:rsid w:val="00FA4541"/>
    <w:rsid w:val="00FF5D12"/>
    <w:rsid w:val="174B0EE3"/>
    <w:rsid w:val="22F266DE"/>
    <w:rsid w:val="27337C0C"/>
    <w:rsid w:val="29466729"/>
    <w:rsid w:val="39DE67DA"/>
    <w:rsid w:val="3FCF00F4"/>
    <w:rsid w:val="40330681"/>
    <w:rsid w:val="40F9769E"/>
    <w:rsid w:val="637B7378"/>
    <w:rsid w:val="63900D44"/>
    <w:rsid w:val="64CF384B"/>
    <w:rsid w:val="6D11362A"/>
    <w:rsid w:val="6D3B5DA2"/>
    <w:rsid w:val="71486043"/>
    <w:rsid w:val="7BD158F6"/>
    <w:rsid w:val="7F14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0" w:semiHidden="0" w:name="Table Subtle 1" w:locked="1"/>
    <w:lsdException w:uiPriority="99" w:name="Table Subtle 2"/>
    <w:lsdException w:uiPriority="99" w:name="Table Web 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50</Words>
  <Characters>289</Characters>
  <Lines>0</Lines>
  <Paragraphs>0</Paragraphs>
  <TotalTime>2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2019-03-13T11:34:00Z</dcterms:created>
  <dc:creator>殷琳</dc:creator>
  <cp:lastModifiedBy>Administrator</cp:lastModifiedBy>
  <dcterms:modified xsi:type="dcterms:W3CDTF">2026-01-27T03:02:10Z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