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518C8">
      <w:pPr>
        <w:snapToGrid w:val="0"/>
        <w:spacing w:line="600" w:lineRule="exact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 w:cs="宋体"/>
          <w:sz w:val="32"/>
          <w:szCs w:val="32"/>
        </w:rPr>
        <w:t>：</w:t>
      </w:r>
    </w:p>
    <w:p w14:paraId="69C8D06A">
      <w:pPr>
        <w:snapToGrid w:val="0"/>
        <w:spacing w:line="600" w:lineRule="exact"/>
        <w:ind w:firstLine="627" w:firstLineChars="196"/>
        <w:jc w:val="center"/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begin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instrText xml:space="preserve"> HYPERLINK "http://tianjin.chinatax.gov.cn/uploadFiles/file/20250325/20250325144956_567.zip" \t "http://tianjin.chinatax.gov.cn/11200000000/0100/010003/_blank" </w:instrTex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separate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国家税务总局天津市河东区税务局</w:t>
      </w:r>
    </w:p>
    <w:p w14:paraId="286A69FB">
      <w:pPr>
        <w:snapToGrid w:val="0"/>
        <w:spacing w:line="600" w:lineRule="exact"/>
        <w:ind w:firstLine="627" w:firstLineChars="196"/>
        <w:jc w:val="center"/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12366纳税缴费服务热线远程座席咨询服务项目</w: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参与报名表</w: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end"/>
      </w:r>
    </w:p>
    <w:p w14:paraId="10E72548">
      <w:pPr>
        <w:snapToGrid w:val="0"/>
        <w:spacing w:line="600" w:lineRule="exact"/>
        <w:ind w:firstLine="352" w:firstLineChars="196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18"/>
          <w:szCs w:val="18"/>
        </w:rPr>
        <w:t xml:space="preserve">                            </w:t>
      </w:r>
      <w:r>
        <w:rPr>
          <w:rFonts w:ascii="仿宋_GB2312" w:hAnsi="宋体" w:eastAsia="仿宋_GB2312" w:cs="宋体"/>
          <w:sz w:val="32"/>
          <w:szCs w:val="32"/>
        </w:rPr>
        <w:t xml:space="preserve">                  </w:t>
      </w:r>
      <w:r>
        <w:rPr>
          <w:rFonts w:hint="eastAsia" w:ascii="仿宋_GB2312" w:hAnsi="宋体" w:eastAsia="仿宋_GB2312" w:cs="宋体"/>
          <w:sz w:val="32"/>
          <w:szCs w:val="32"/>
        </w:rPr>
        <w:t>报名日期：</w:t>
      </w:r>
    </w:p>
    <w:tbl>
      <w:tblPr>
        <w:tblStyle w:val="4"/>
        <w:tblW w:w="12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1480"/>
        <w:gridCol w:w="2140"/>
        <w:gridCol w:w="2740"/>
        <w:gridCol w:w="2140"/>
      </w:tblGrid>
      <w:tr w14:paraId="73CC3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1B389"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单位名称（章）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19B88"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项目负责人姓名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01841"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职务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E7A56"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办公电话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67F7B"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手机号码</w:t>
            </w:r>
          </w:p>
        </w:tc>
      </w:tr>
      <w:tr w14:paraId="4F4BB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A99EC5D">
            <w:pPr>
              <w:snapToGrid w:val="0"/>
              <w:spacing w:line="6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9CD15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7803E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DBA88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A3CD4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  <w:tr w14:paraId="1BA86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AA9A073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A6F3D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916D4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1ED2B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CDAF5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</w:tbl>
    <w:p w14:paraId="7ECF73E0">
      <w:pPr>
        <w:snapToGrid w:val="0"/>
        <w:spacing w:line="60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说明：</w:t>
      </w:r>
    </w:p>
    <w:p w14:paraId="77E6B3C3"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</w:rPr>
        <w:t>未报名单位无权参与本项目采购；</w:t>
      </w:r>
    </w:p>
    <w:p w14:paraId="78070E85"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本表盖章有效。</w:t>
      </w:r>
    </w:p>
    <w:sectPr>
      <w:pgSz w:w="16838" w:h="11906" w:orient="landscape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7F"/>
    <w:rsid w:val="00061711"/>
    <w:rsid w:val="000E1FDC"/>
    <w:rsid w:val="001F51FF"/>
    <w:rsid w:val="003323F3"/>
    <w:rsid w:val="00351491"/>
    <w:rsid w:val="004C31BA"/>
    <w:rsid w:val="004E2F12"/>
    <w:rsid w:val="005E4337"/>
    <w:rsid w:val="00600983"/>
    <w:rsid w:val="00605E47"/>
    <w:rsid w:val="007F17A6"/>
    <w:rsid w:val="00850E21"/>
    <w:rsid w:val="008757B9"/>
    <w:rsid w:val="00911027"/>
    <w:rsid w:val="00936B3A"/>
    <w:rsid w:val="0094244A"/>
    <w:rsid w:val="00A57928"/>
    <w:rsid w:val="00B96621"/>
    <w:rsid w:val="00E06F7F"/>
    <w:rsid w:val="00E54451"/>
    <w:rsid w:val="00F746A8"/>
    <w:rsid w:val="00FA4541"/>
    <w:rsid w:val="00FF5D12"/>
    <w:rsid w:val="174B0EE3"/>
    <w:rsid w:val="22F266DE"/>
    <w:rsid w:val="27337C0C"/>
    <w:rsid w:val="29466729"/>
    <w:rsid w:val="39DE67DA"/>
    <w:rsid w:val="3FCF00F4"/>
    <w:rsid w:val="40330681"/>
    <w:rsid w:val="40F9769E"/>
    <w:rsid w:val="637B7378"/>
    <w:rsid w:val="63900D44"/>
    <w:rsid w:val="64CF384B"/>
    <w:rsid w:val="6D11362A"/>
    <w:rsid w:val="6D3B5DA2"/>
    <w:rsid w:val="71486043"/>
    <w:rsid w:val="7BD158F6"/>
    <w:rsid w:val="7F1403AC"/>
    <w:rsid w:val="83FDF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0" w:semiHidden="0" w:name="Table Subtle 1" w:locked="1"/>
    <w:lsdException w:uiPriority="99" w:name="Table Subtle 2"/>
    <w:lsdException w:uiPriority="99" w:name="Table Web 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50</Words>
  <Characters>289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2019-03-13T19:34:00Z</dcterms:created>
  <dc:creator>殷琳</dc:creator>
  <cp:lastModifiedBy>greatwall</cp:lastModifiedBy>
  <dcterms:modified xsi:type="dcterms:W3CDTF">2026-07-31T10:49:39Z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C9934531E7AF2478430D6C6ACC7EA04A_42</vt:lpwstr>
  </property>
</Properties>
</file>